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3eb7742" w14:textId="3eb7742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1D2BE1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1D2BE1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D2B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2BE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2BE1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2BE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2BE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EAEAC7-793E-4C66-9804-C4F9CFAEAA5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B2  KAPITAL d.o.o. za poslovne usluge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